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77B8D" w14:textId="77777777" w:rsidR="00671029" w:rsidRDefault="00671029" w:rsidP="006710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KNYGHT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fl.1472)</w:t>
      </w:r>
    </w:p>
    <w:p w14:paraId="533B97C7" w14:textId="77777777" w:rsidR="00671029" w:rsidRDefault="00671029" w:rsidP="006710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Wimbourne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Minster, Dorset.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03A990B" w14:textId="77777777" w:rsidR="00671029" w:rsidRDefault="00671029" w:rsidP="006710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0DF61D" w14:textId="77777777" w:rsidR="00671029" w:rsidRDefault="00671029" w:rsidP="006710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A79C70" w14:textId="77777777" w:rsidR="00671029" w:rsidRDefault="00671029" w:rsidP="006710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1472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Aporte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him, John Strode of</w:t>
      </w:r>
    </w:p>
    <w:p w14:paraId="0E294FBB" w14:textId="77777777" w:rsidR="00671029" w:rsidRDefault="00671029" w:rsidP="006710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Beere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Regis(q.v.) and John Baker of Warminster, </w:t>
      </w:r>
      <w:proofErr w:type="gramStart"/>
      <w:r>
        <w:rPr>
          <w:rFonts w:ascii="Times New Roman" w:hAnsi="Times New Roman" w:cs="Times New Roman"/>
          <w:sz w:val="24"/>
          <w:szCs w:val="24"/>
        </w:rPr>
        <w:t>Wiltshire.(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14:paraId="61E460A5" w14:textId="77777777" w:rsidR="00671029" w:rsidRDefault="00671029" w:rsidP="006710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C60C6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https://waalt.uh.edu/index.php/CP40/841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15C7E20" w14:textId="77777777" w:rsidR="00671029" w:rsidRDefault="00671029" w:rsidP="006710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5F3F7C" w14:textId="77777777" w:rsidR="00671029" w:rsidRDefault="00671029" w:rsidP="006710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1331D0" w14:textId="77777777" w:rsidR="00671029" w:rsidRDefault="00671029" w:rsidP="006710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 2022</w:t>
      </w:r>
    </w:p>
    <w:p w14:paraId="7894C1E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36DB4" w14:textId="77777777" w:rsidR="00671029" w:rsidRDefault="00671029" w:rsidP="009139A6">
      <w:r>
        <w:separator/>
      </w:r>
    </w:p>
  </w:endnote>
  <w:endnote w:type="continuationSeparator" w:id="0">
    <w:p w14:paraId="1994901A" w14:textId="77777777" w:rsidR="00671029" w:rsidRDefault="006710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B28F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E93F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EAE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FF51C" w14:textId="77777777" w:rsidR="00671029" w:rsidRDefault="00671029" w:rsidP="009139A6">
      <w:r>
        <w:separator/>
      </w:r>
    </w:p>
  </w:footnote>
  <w:footnote w:type="continuationSeparator" w:id="0">
    <w:p w14:paraId="77AC6288" w14:textId="77777777" w:rsidR="00671029" w:rsidRDefault="006710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BCF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8247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795D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029"/>
    <w:rsid w:val="000666E0"/>
    <w:rsid w:val="002510B7"/>
    <w:rsid w:val="005C130B"/>
    <w:rsid w:val="00671029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D1F21"/>
  <w15:chartTrackingRefBased/>
  <w15:docId w15:val="{EAA87342-A186-46F0-BBB3-847B27111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710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4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2022-05-29T19:39:00Z</dcterms:created>
  <dcterms:modified xsi:type="dcterms:W3CDTF">2022-05-29T19:39:00Z</dcterms:modified>
</cp:coreProperties>
</file>